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85FCDA" w14:textId="15ED9D8A" w:rsidR="00BA00AB" w:rsidRDefault="00B32E4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MELBORNE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fl.1423)</w:t>
      </w:r>
    </w:p>
    <w:p w14:paraId="31631D02" w14:textId="4AAC47C4" w:rsidR="00B32E40" w:rsidRDefault="00B32E4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Basingstoke, Hampshire. Ostler.</w:t>
      </w:r>
    </w:p>
    <w:p w14:paraId="0BD145E9" w14:textId="77777777" w:rsidR="00B32E40" w:rsidRDefault="00B32E40" w:rsidP="009139A6">
      <w:pPr>
        <w:pStyle w:val="NoSpacing"/>
        <w:rPr>
          <w:rFonts w:cs="Times New Roman"/>
          <w:szCs w:val="24"/>
        </w:rPr>
      </w:pPr>
    </w:p>
    <w:p w14:paraId="4CE46306" w14:textId="77777777" w:rsidR="00B32E40" w:rsidRDefault="00B32E40" w:rsidP="009139A6">
      <w:pPr>
        <w:pStyle w:val="NoSpacing"/>
        <w:rPr>
          <w:rFonts w:cs="Times New Roman"/>
          <w:szCs w:val="24"/>
        </w:rPr>
      </w:pPr>
    </w:p>
    <w:p w14:paraId="51F817DE" w14:textId="723E6B03" w:rsidR="00B32E40" w:rsidRDefault="00B32E4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May1423</w:t>
      </w:r>
      <w:r>
        <w:rPr>
          <w:rFonts w:cs="Times New Roman"/>
          <w:szCs w:val="24"/>
        </w:rPr>
        <w:tab/>
        <w:t xml:space="preserve">He was pardoned for not appearing to answer John </w:t>
      </w:r>
      <w:proofErr w:type="spellStart"/>
      <w:r>
        <w:rPr>
          <w:rFonts w:cs="Times New Roman"/>
          <w:szCs w:val="24"/>
        </w:rPr>
        <w:t>Chese</w:t>
      </w:r>
      <w:proofErr w:type="spellEnd"/>
      <w:r>
        <w:rPr>
          <w:rFonts w:cs="Times New Roman"/>
          <w:szCs w:val="24"/>
        </w:rPr>
        <w:t xml:space="preserve"> of the soke of</w:t>
      </w:r>
    </w:p>
    <w:p w14:paraId="0856384B" w14:textId="0582A699" w:rsidR="00B32E40" w:rsidRDefault="00B32E4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Winchester touching a debt of £8 18s.   (C.P.R. 1422-29 p.29)</w:t>
      </w:r>
    </w:p>
    <w:p w14:paraId="615F7742" w14:textId="77777777" w:rsidR="00B32E40" w:rsidRDefault="00B32E40" w:rsidP="009139A6">
      <w:pPr>
        <w:pStyle w:val="NoSpacing"/>
        <w:rPr>
          <w:rFonts w:cs="Times New Roman"/>
          <w:szCs w:val="24"/>
        </w:rPr>
      </w:pPr>
    </w:p>
    <w:p w14:paraId="0F654F46" w14:textId="77777777" w:rsidR="00B32E40" w:rsidRDefault="00B32E40" w:rsidP="009139A6">
      <w:pPr>
        <w:pStyle w:val="NoSpacing"/>
        <w:rPr>
          <w:rFonts w:cs="Times New Roman"/>
          <w:szCs w:val="24"/>
        </w:rPr>
      </w:pPr>
    </w:p>
    <w:p w14:paraId="372406BF" w14:textId="78D695BD" w:rsidR="00B32E40" w:rsidRDefault="00B32E4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July 2024</w:t>
      </w:r>
    </w:p>
    <w:p w14:paraId="2DCCE195" w14:textId="671D1EE0" w:rsidR="00B32E40" w:rsidRPr="00B32E40" w:rsidRDefault="00B32E40" w:rsidP="009139A6">
      <w:pPr>
        <w:pStyle w:val="NoSpacing"/>
        <w:rPr>
          <w:rFonts w:cs="Times New Roman"/>
          <w:szCs w:val="24"/>
        </w:rPr>
      </w:pPr>
    </w:p>
    <w:sectPr w:rsidR="00B32E40" w:rsidRPr="00B32E4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D00531" w14:textId="77777777" w:rsidR="00B32E40" w:rsidRDefault="00B32E40" w:rsidP="009139A6">
      <w:r>
        <w:separator/>
      </w:r>
    </w:p>
  </w:endnote>
  <w:endnote w:type="continuationSeparator" w:id="0">
    <w:p w14:paraId="5902FF10" w14:textId="77777777" w:rsidR="00B32E40" w:rsidRDefault="00B32E4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E4D5C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5A81C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EFF00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46E6F1" w14:textId="77777777" w:rsidR="00B32E40" w:rsidRDefault="00B32E40" w:rsidP="009139A6">
      <w:r>
        <w:separator/>
      </w:r>
    </w:p>
  </w:footnote>
  <w:footnote w:type="continuationSeparator" w:id="0">
    <w:p w14:paraId="509D4141" w14:textId="77777777" w:rsidR="00B32E40" w:rsidRDefault="00B32E4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0856E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168BD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15888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E40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93C96"/>
    <w:rsid w:val="00AE65F8"/>
    <w:rsid w:val="00B32E40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E9F0A"/>
  <w15:chartTrackingRefBased/>
  <w15:docId w15:val="{68B39193-6293-4FF8-8366-F1F3BEB18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7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2024-07-22T14:22:00Z</dcterms:created>
  <dcterms:modified xsi:type="dcterms:W3CDTF">2024-07-22T14:29:00Z</dcterms:modified>
</cp:coreProperties>
</file>